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3607faf" w14:textId="3607faf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BC3E5F">
        <w:t>231/2020-17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BC3E5F">
        <w:t>13</w:t>
      </w:r>
      <w:r w:rsidR="00FB7CEF">
        <w:t xml:space="preserve">. </w:t>
      </w:r>
      <w:r w:rsidR="005662D8">
        <w:t>siječnja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6101BA">
        <w:t>10</w:t>
      </w:r>
      <w:r w:rsidR="00993A48">
        <w:t>,</w:t>
      </w:r>
      <w:r w:rsidR="00BC3E5F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5662D8" w:rsidP="00917194" w:rsidRDefault="00BC3E5F">
      <w:pPr>
        <w:jc w:val="center"/>
      </w:pPr>
      <w:r w:rsidRPr="00BC3E5F">
        <w:t>stečajnom masom trgovačkog društva VIA BRITANNICA d.o.o. "u stečaju", Zagreb, Nova cesta 64/1, OIB: 11358480435</w:t>
      </w:r>
    </w:p>
    <w:p w:rsidR="005662D8" w:rsidP="00917194" w:rsidRDefault="005662D8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BC3E5F">
        <w:t>Josip Pećarić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6101BA">
        <w:t>10:</w:t>
      </w:r>
      <w:r w:rsidR="00BC3E5F">
        <w:t>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</w:t>
      </w:r>
      <w:r w:rsidR="00DD3D21">
        <w:t>Kristina Ivančić, državno-odvjetnička savjetnica kod ŽDO u Puli, prema punomoći koju predaje u spis</w:t>
      </w:r>
    </w:p>
    <w:p w:rsidR="005E4382" w:rsidP="00917194" w:rsidRDefault="005E4382">
      <w:pPr>
        <w:jc w:val="both"/>
      </w:pPr>
      <w:r>
        <w:tab/>
      </w:r>
    </w:p>
    <w:p w:rsidR="005E4382" w:rsidP="00917194" w:rsidRDefault="005E4382">
      <w:pPr>
        <w:jc w:val="both"/>
      </w:pPr>
      <w:r>
        <w:tab/>
        <w:t xml:space="preserve">2/ Odvjetnik Đuro Čubrilo, kao punomoćnik Marcusa Tebbutt – Forda, kao javnost. </w:t>
      </w:r>
    </w:p>
    <w:p w:rsidR="006101BA" w:rsidP="00917194" w:rsidRDefault="006101BA">
      <w:pPr>
        <w:jc w:val="both"/>
      </w:pP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BC3E5F">
        <w:t>9</w:t>
      </w:r>
      <w:r w:rsidR="00DC6C4F">
        <w:t>.</w:t>
      </w:r>
      <w:r w:rsidR="00993A48">
        <w:t xml:space="preserve"> </w:t>
      </w:r>
      <w:r w:rsidR="005662D8">
        <w:t>listopada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AD2849">
        <w:t>i</w:t>
      </w:r>
      <w:r w:rsidR="00DC6C4F">
        <w:t xml:space="preserve"> upravitelj </w:t>
      </w:r>
      <w:r w:rsidR="00BC3E5F">
        <w:t>Josip Pećarić</w:t>
      </w:r>
      <w:r w:rsidR="00DD3D21">
        <w:t xml:space="preserve">  </w:t>
      </w:r>
      <w:r w:rsidR="00BC3E5F">
        <w:t>30</w:t>
      </w:r>
      <w:r w:rsidR="00DC6C4F">
        <w:t>.</w:t>
      </w:r>
      <w:r w:rsidR="00993A48">
        <w:t xml:space="preserve"> </w:t>
      </w:r>
      <w:r w:rsidR="00BC3E5F">
        <w:t>prosinca</w:t>
      </w:r>
      <w:r w:rsidR="00DC6C4F">
        <w:t xml:space="preserve"> 20</w:t>
      </w:r>
      <w:r w:rsidR="00BC3E5F">
        <w:t>20</w:t>
      </w:r>
      <w:r w:rsidR="00DC6C4F">
        <w:t xml:space="preserve">. godine </w:t>
      </w:r>
      <w:r w:rsidR="00993A48">
        <w:t>dostavi</w:t>
      </w:r>
      <w:r w:rsidR="00AD2849">
        <w:t>o</w:t>
      </w:r>
      <w:r>
        <w:t xml:space="preserve"> sudu izvješće za ispitno ročište koje je objavljeno na e-oglasnoj ploči suda </w:t>
      </w:r>
      <w:r w:rsidR="005662D8">
        <w:t>5</w:t>
      </w:r>
      <w:r w:rsidR="00DC6C4F">
        <w:t xml:space="preserve">. </w:t>
      </w:r>
      <w:r w:rsidR="005662D8">
        <w:t xml:space="preserve">siječnja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BC3E5F">
        <w:t>1</w:t>
      </w:r>
      <w:r>
        <w:t xml:space="preserve"> tražbin</w:t>
      </w:r>
      <w:r w:rsidR="00BC3E5F">
        <w:t>u</w:t>
      </w:r>
      <w:r w:rsidR="00DC6C4F">
        <w:t xml:space="preserve"> (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BC3E5F">
        <w:t>696,86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EB0E11">
        <w:t xml:space="preserve"> Vjerovnik </w:t>
      </w:r>
      <w:r w:rsidR="008871BE">
        <w:t xml:space="preserve">REPUBLIKA HRVATSKA, </w:t>
      </w:r>
      <w:r w:rsidR="00035531">
        <w:t xml:space="preserve">Ministarstvo financija, Porezna uprava, </w:t>
      </w:r>
      <w:r>
        <w:t>Zagreb</w:t>
      </w:r>
      <w:r w:rsidR="00035531">
        <w:t xml:space="preserve">, OIB: </w:t>
      </w:r>
      <w:r w:rsidR="003D6F82">
        <w:t>18683136487</w:t>
      </w:r>
      <w:r w:rsidR="00EB0E11">
        <w:t xml:space="preserve"> prijavi</w:t>
      </w:r>
      <w:r w:rsidR="00625DD4">
        <w:t>la</w:t>
      </w:r>
      <w:r w:rsidR="00EB0E11">
        <w:t xml:space="preserve"> je tražbinu u </w:t>
      </w:r>
      <w:r w:rsidR="006101BA">
        <w:t xml:space="preserve">ukupnom </w:t>
      </w:r>
      <w:r w:rsidR="00EB0E11">
        <w:t xml:space="preserve">iznosu od </w:t>
      </w:r>
      <w:r w:rsidR="00BC3E5F">
        <w:t>696,86</w:t>
      </w:r>
      <w:r w:rsidR="00EB0E11">
        <w:t xml:space="preserve"> kn </w:t>
      </w:r>
      <w:r w:rsidR="006101BA">
        <w:t xml:space="preserve">po osnovi </w:t>
      </w:r>
      <w:r w:rsidR="00BC3E5F">
        <w:t>članarine HGK</w:t>
      </w:r>
      <w:r w:rsidR="00EB0E11">
        <w:t xml:space="preserve"> tražbinu </w:t>
      </w:r>
      <w:r w:rsidR="00035531">
        <w:t>drugog</w:t>
      </w:r>
      <w:r w:rsidRPr="009C2AA1" w:rsidR="00EB0E1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="006508A0" w:rsidP="00035531" w:rsidRDefault="006508A0">
      <w:pPr>
        <w:ind w:firstLine="708"/>
        <w:jc w:val="both"/>
      </w:pPr>
      <w:r>
        <w:t xml:space="preserve">Odvjetnik Đuro Čubrilo dostavlja u spis potvrdu o plaćanju iznosa od 700,00 kn na ime članarine HGK uplaćen direktno na račun Hrvatske gospodarske komore. </w:t>
      </w:r>
    </w:p>
    <w:p w:rsidR="006508A0" w:rsidP="00035531" w:rsidRDefault="006508A0">
      <w:pPr>
        <w:ind w:firstLine="708"/>
        <w:jc w:val="both"/>
      </w:pPr>
    </w:p>
    <w:p w:rsidRPr="00625DD4" w:rsidR="006508A0" w:rsidP="006508A0" w:rsidRDefault="006508A0">
      <w:pPr>
        <w:jc w:val="both"/>
      </w:pPr>
      <w:r>
        <w:tab/>
        <w:t xml:space="preserve">Pun. RH u odnosu na danas dostavljeni dokaz o plaćanju iznosa od 700,00 kn navodi da nemamo saznanja da je podmireno potraživanje iz predmetnog postupka, a s obzirom na navod pun. Đure Čubrila molimo sud da nam ostavi kraći rok u kojem ćemo provjeriti na ime čega je izvršena uplata.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>
        <w:t xml:space="preserve">REPUBLIKA HRVATSKA, Ministarstvo financija, Porezna uprava, </w:t>
      </w:r>
      <w:r w:rsidR="00AD2849">
        <w:t>Zagreb</w:t>
      </w:r>
      <w:r>
        <w:t xml:space="preserve">, OIB: </w:t>
      </w:r>
      <w:r w:rsidR="003D6F82">
        <w:t>18683136487</w:t>
      </w:r>
      <w:r w:rsidRPr="00625DD4">
        <w:t>, smatra utvrđenom u iznosu</w:t>
      </w:r>
      <w:r w:rsidR="002660F2">
        <w:t xml:space="preserve"> od 696,86 </w:t>
      </w:r>
      <w:r w:rsidRPr="00625DD4">
        <w:t xml:space="preserve"> </w:t>
      </w:r>
      <w:r w:rsidR="00062746">
        <w:t xml:space="preserve">se razvrstava u II. viši isplatni red. </w:t>
      </w:r>
    </w:p>
    <w:p w:rsidR="00EB0E11" w:rsidP="00390D42" w:rsidRDefault="00EB0E11">
      <w:pPr>
        <w:jc w:val="both"/>
        <w:rPr>
          <w:b/>
        </w:rPr>
      </w:pPr>
    </w:p>
    <w:p w:rsidR="002E286D" w:rsidP="00CC2D46" w:rsidRDefault="002E286D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492A10" w:rsidP="006508A0" w:rsidRDefault="00492A10"/>
    <w:p w:rsidR="00034DD1" w:rsidP="00542C34" w:rsidRDefault="00034DD1">
      <w:pPr>
        <w:jc w:val="center"/>
      </w:pPr>
      <w:r>
        <w:t xml:space="preserve">Dovršeno u </w:t>
      </w:r>
      <w:r w:rsidR="00CC2D46">
        <w:t>10:</w:t>
      </w:r>
      <w:r w:rsidR="006508A0">
        <w:t>15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4D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6101BA" w:rsidP="006101BA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BC3E5F">
      <w:t>Posl. br</w:t>
    </w:r>
    <w:r w:rsidR="00BC3E5F">
      <w:t>oj: 4</w:t>
    </w:r>
    <w:r w:rsidRPr="00E46CF0" w:rsidR="00BC3E5F">
      <w:t xml:space="preserve"> St</w:t>
    </w:r>
    <w:r w:rsidR="00BC3E5F">
      <w:t>-231/2020-17</w:t>
    </w:r>
  </w:p>
  <w:p w:rsidRPr="00E46CF0" w:rsidR="000453C0" w:rsidP="005D667F" w:rsidRDefault="000453C0">
    <w:pPr>
      <w:jc w:val="right"/>
    </w:pP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0F2"/>
    <w:rsid w:val="00266DA1"/>
    <w:rsid w:val="00267778"/>
    <w:rsid w:val="00284FDF"/>
    <w:rsid w:val="00287AC6"/>
    <w:rsid w:val="00290A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E660D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4382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08A0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0FF5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3E5F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3D21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A74DA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A74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4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74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74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74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St-231/2020-17</izvorni_sadrzaj>
    <derivirana_varijabla naziv="DomainObject.Zapisnik.Oznaka_1">St-231/2020-17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2020.</izvorni_sadrzaj>
    <derivirana_varijabla naziv="DomainObject.Predmet.DatumOsnivanja_1">22.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St-231/2020</izvorni_sadrzaj>
    <derivirana_varijabla naziv="DomainObject.Predmet.OznakaBroj_1">St-231/2020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VIA BRITANNICA d. o. o. u stečaju</izvorni_sadrzaj>
    <derivirana_varijabla naziv="DomainObject.Predmet.ProtustrankaFormated_1">  Stečajna masa iza VIA BRITANNICA d. o. o. u stečaju</derivirana_varijabla>
  </DomainObject.Predmet.ProtustrankaFormated>
  <DomainObject.Predmet.ProtustrankaFormatedOIB>
    <izvorni_sadrzaj>  Stečajna masa iza VIA BRITANNICA d. o. o. u stečaju, OIB 11358480435</izvorni_sadrzaj>
    <derivirana_varijabla naziv="DomainObject.Predmet.ProtustrankaFormatedOIB_1">  Stečajna masa iza VIA BRITANNICA d. o. o. u stečaju, OIB 11358480435</derivirana_varijabla>
  </DomainObject.Predmet.ProtustrankaFormatedOIB>
  <DomainObject.Predmet.ProtustrankaFormatedWithAdress>
    <izvorni_sadrzaj> Stečajna masa iza VIA BRITANNICA d. o. o. u stečaju, Nova cesta 64/1, 10000 Zagreb</izvorni_sadrzaj>
    <derivirana_varijabla naziv="DomainObject.Predmet.ProtustrankaFormatedWithAdress_1"> Stečajna masa iza VIA BRITANNICA d. o. o. u stečaju, Nova cesta 64/1, 10000 Zagreb</derivirana_varijabla>
  </DomainObject.Predmet.ProtustrankaFormatedWithAdress>
  <DomainObject.Predmet.ProtustrankaFormatedWithAdressOIB>
    <izvorni_sadrzaj> Stečajna masa iza VIA BRITANNICA d. o. o. u stečaju, OIB 11358480435, Nova cesta 64/1, 10000 Zagreb</izvorni_sadrzaj>
    <derivirana_varijabla naziv="DomainObject.Predmet.ProtustrankaFormatedWithAdressOIB_1"> Stečajna masa iza VIA BRITANNICA d. o. o. u stečaju, OIB 11358480435, Nova cesta 64/1, 10000 Zagreb</derivirana_varijabla>
  </DomainObject.Predmet.ProtustrankaFormatedWithAdressOIB>
  <DomainObject.Predmet.ProtustrankaWithAdress>
    <izvorni_sadrzaj>Stečajna masa iza VIA BRITANNICA d. o. o. u stečaju Nova cesta 64/1, 10000 Zagreb</izvorni_sadrzaj>
    <derivirana_varijabla naziv="DomainObject.Predmet.ProtustrankaWithAdress_1">Stečajna masa iza VIA BRITANNICA d. o. o. u stečaju Nova cesta 64/1, 10000 Zagreb</derivirana_varijabla>
  </DomainObject.Predmet.ProtustrankaWithAdress>
  <DomainObject.Predmet.ProtustrankaWithAdressOIB>
    <izvorni_sadrzaj>Stečajna masa iza VIA BRITANNICA d. o. o. u stečaju, OIB 11358480435, Nova cesta 64/1, 10000 Zagreb</izvorni_sadrzaj>
    <derivirana_varijabla naziv="DomainObject.Predmet.ProtustrankaWithAdressOIB_1">Stečajna masa iza VIA BRITANNICA d. o. o. u stečaju, OIB 11358480435, Nova cesta 64/1, 10000 Zagreb</derivirana_varijabla>
  </DomainObject.Predmet.ProtustrankaWithAdressOIB>
  <DomainObject.Predmet.ProtustrankaNazivFormated>
    <izvorni_sadrzaj>Stečajna masa iza VIA BRITANNICA d. o. o. u stečaju</izvorni_sadrzaj>
    <derivirana_varijabla naziv="DomainObject.Predmet.ProtustrankaNazivFormated_1">Stečajna masa iza VIA BRITANNICA d. o. o. u stečaju</derivirana_varijabla>
  </DomainObject.Predmet.ProtustrankaNazivFormated>
  <DomainObject.Predmet.ProtustrankaNazivFormatedOIB>
    <izvorni_sadrzaj>Stečajna masa iza VIA BRITANNICA d. o. o. u stečaju, OIB 11358480435</izvorni_sadrzaj>
    <derivirana_varijabla naziv="DomainObject.Predmet.ProtustrankaNazivFormatedOIB_1">Stečajna masa iza VIA BRITANNICA d. o. o. u stečaju, OIB 11358480435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Pećarić</izvorni_sadrzaj>
    <derivirana_varijabla naziv="DomainObject.Predmet.StrankaFormated_1">  Josip Pećarić</derivirana_varijabla>
  </DomainObject.Predmet.StrankaFormated>
  <DomainObject.Predmet.StrankaFormatedOIB>
    <izvorni_sadrzaj>  Josip Pećarić, OIB 75162562994</izvorni_sadrzaj>
    <derivirana_varijabla naziv="DomainObject.Predmet.StrankaFormatedOIB_1">  Josip Pećarić, OIB 75162562994</derivirana_varijabla>
  </DomainObject.Predmet.StrankaFormatedOIB>
  <DomainObject.Predmet.StrankaFormatedWithAdress>
    <izvorni_sadrzaj> Josip Pećarić, Nova Cesta 641, 10000 Zagreb</izvorni_sadrzaj>
    <derivirana_varijabla naziv="DomainObject.Predmet.StrankaFormatedWithAdress_1"> Josip Pećarić, Nova Cesta 641, 10000 Zagreb</derivirana_varijabla>
  </DomainObject.Predmet.StrankaFormatedWithAdress>
  <DomainObject.Predmet.StrankaFormatedWithAdressOIB>
    <izvorni_sadrzaj> Josip Pećarić, OIB 75162562994, Nova Cesta 641, 10000 Zagreb</izvorni_sadrzaj>
    <derivirana_varijabla naziv="DomainObject.Predmet.StrankaFormatedWithAdressOIB_1"> Josip Pećarić, OIB 75162562994, Nova Cesta 641, 10000 Zagreb</derivirana_varijabla>
  </DomainObject.Predmet.StrankaFormatedWithAdressOIB>
  <DomainObject.Predmet.StrankaWithAdress>
    <izvorni_sadrzaj>Josip Pećarić Nova Cesta 641,10000 Zagreb</izvorni_sadrzaj>
    <derivirana_varijabla naziv="DomainObject.Predmet.StrankaWithAdress_1">Josip Pećarić Nova Cesta 641,10000 Zagreb</derivirana_varijabla>
  </DomainObject.Predmet.StrankaWithAdress>
  <DomainObject.Predmet.StrankaWithAdressOIB>
    <izvorni_sadrzaj>Josip Pećarić, OIB 75162562994, Nova Cesta 641,10000 Zagreb</izvorni_sadrzaj>
    <derivirana_varijabla naziv="DomainObject.Predmet.StrankaWithAdressOIB_1">Josip Pećarić, OIB 75162562994, Nova Cesta 641,10000 Zagreb</derivirana_varijabla>
  </DomainObject.Predmet.StrankaWithAdressOIB>
  <DomainObject.Predmet.StrankaNazivFormated>
    <izvorni_sadrzaj>Josip Pećarić</izvorni_sadrzaj>
    <derivirana_varijabla naziv="DomainObject.Predmet.StrankaNazivFormated_1">Josip Pećarić</derivirana_varijabla>
  </DomainObject.Predmet.StrankaNazivFormated>
  <DomainObject.Predmet.StrankaNazivFormatedOIB>
    <izvorni_sadrzaj>Josip Pećarić, OIB 75162562994</izvorni_sadrzaj>
    <derivirana_varijabla naziv="DomainObject.Predmet.StrankaNazivFormatedOIB_1">Josip Pećarić, OIB 75162562994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Josip Pećarić</item>
    </izvorni_sadrzaj>
    <derivirana_varijabla naziv="DomainObject.Predmet.StrankaListFormated_1">
      <item>Josip Pećarić</item>
    </derivirana_varijabla>
  </DomainObject.Predmet.StrankaListFormated>
  <DomainObject.Predmet.StrankaListFormatedOIB>
    <izvorni_sadrzaj>
      <item>Josip Pećarić, OIB 75162562994</item>
    </izvorni_sadrzaj>
    <derivirana_varijabla naziv="DomainObject.Predmet.StrankaListFormatedOIB_1">
      <item>Josip Pećarić, OIB 75162562994</item>
    </derivirana_varijabla>
  </DomainObject.Predmet.StrankaListFormatedOIB>
  <DomainObject.Predmet.StrankaListFormatedWithAdress>
    <izvorni_sadrzaj>
      <item>Josip Pećarić, Nova Cesta 641, 10000 Zagreb</item>
    </izvorni_sadrzaj>
    <derivirana_varijabla naziv="DomainObject.Predmet.StrankaListFormatedWithAdress_1">
      <item>Josip Pećarić, Nova Cesta 641, 10000 Zagreb</item>
    </derivirana_varijabla>
  </DomainObject.Predmet.StrankaListFormatedWithAdress>
  <DomainObject.Predmet.StrankaListFormatedWithAdressOIB>
    <izvorni_sadrzaj>
      <item>Josip Pećarić, OIB 75162562994, Nova Cesta 641, 10000 Zagreb</item>
    </izvorni_sadrzaj>
    <derivirana_varijabla naziv="DomainObject.Predmet.StrankaListFormatedWithAdressOIB_1">
      <item>Josip Pećarić, OIB 75162562994, Nova Cesta 641, 10000 Zagreb</item>
    </derivirana_varijabla>
  </DomainObject.Predmet.StrankaListFormatedWithAdressOIB>
  <DomainObject.Predmet.StrankaListNazivFormated>
    <izvorni_sadrzaj>
      <item>Josip Pećarić</item>
    </izvorni_sadrzaj>
    <derivirana_varijabla naziv="DomainObject.Predmet.StrankaListNazivFormated_1">
      <item>Josip Pećarić</item>
    </derivirana_varijabla>
  </DomainObject.Predmet.StrankaListNazivFormated>
  <DomainObject.Predmet.StrankaListNazivFormatedOIB>
    <izvorni_sadrzaj>
      <item>Josip Pećarić, OIB 75162562994</item>
    </izvorni_sadrzaj>
    <derivirana_varijabla naziv="DomainObject.Predmet.StrankaListNazivFormatedOIB_1">
      <item>Josip Pećarić, OIB 75162562994</item>
    </derivirana_varijabla>
  </DomainObject.Predmet.StrankaListNazivFormatedOIB>
  <DomainObject.Predmet.ProtuStrankaListFormated>
    <izvorni_sadrzaj>
      <item>Stečajna masa iza VIA BRITANNICA d. o. o. u stečaju</item>
    </izvorni_sadrzaj>
    <derivirana_varijabla naziv="DomainObject.Predmet.ProtuStrankaListFormated_1">
      <item>Stečajna masa iza VIA BRITANNICA d. o. o. u stečaju</item>
    </derivirana_varijabla>
  </DomainObject.Predmet.ProtuStrankaListFormated>
  <DomainObject.Predmet.ProtuStrankaListFormatedOIB>
    <izvorni_sadrzaj>
      <item>Stečajna masa iza VIA BRITANNICA d. o. o. u stečaju, OIB 11358480435</item>
    </izvorni_sadrzaj>
    <derivirana_varijabla naziv="DomainObject.Predmet.ProtuStrankaListFormatedOIB_1">
      <item>Stečajna masa iza VIA BRITANNICA d. o. o. u stečaju, OIB 11358480435</item>
    </derivirana_varijabla>
  </DomainObject.Predmet.ProtuStrankaListFormatedOIB>
  <DomainObject.Predmet.ProtuStrankaListFormatedWithAdress>
    <izvorni_sadrzaj>
      <item>Stečajna masa iza VIA BRITANNICA d. o. o. u stečaju, Nova cesta 64/1, 10000 Zagreb</item>
    </izvorni_sadrzaj>
    <derivirana_varijabla naziv="DomainObject.Predmet.ProtuStrankaListFormatedWithAdress_1">
      <item>Stečajna masa iza VIA BRITANNICA d. o. o. u stečaju, Nova cesta 64/1, 10000 Zagreb</item>
    </derivirana_varijabla>
  </DomainObject.Predmet.ProtuStrankaListFormatedWithAdress>
  <DomainObject.Predmet.ProtuStrankaListFormatedWithAdressOIB>
    <izvorni_sadrzaj>
      <item>Stečajna masa iza VIA BRITANNICA d. o. o. u stečaju, OIB 11358480435, Nova cesta 64/1, 10000 Zagreb</item>
    </izvorni_sadrzaj>
    <derivirana_varijabla naziv="DomainObject.Predmet.ProtuStrankaListFormatedWithAdressOIB_1">
      <item>Stečajna masa iza VIA BRITANNICA d. o. o. u stečaju, OIB 11358480435, Nova cesta 64/1, 10000 Zagreb</item>
    </derivirana_varijabla>
  </DomainObject.Predmet.ProtuStrankaListFormatedWithAdressOIB>
  <DomainObject.Predmet.ProtuStrankaListNazivFormated>
    <izvorni_sadrzaj>
      <item>Stečajna masa iza VIA BRITANNICA d. o. o. u stečaju</item>
    </izvorni_sadrzaj>
    <derivirana_varijabla naziv="DomainObject.Predmet.ProtuStrankaListNazivFormated_1">
      <item>Stečajna masa iza VIA BRITANNICA d. o. o. u stečaju</item>
    </derivirana_varijabla>
  </DomainObject.Predmet.ProtuStrankaListNazivFormated>
  <DomainObject.Predmet.ProtuStrankaListNazivFormatedOIB>
    <izvorni_sadrzaj>
      <item>Stečajna masa iza VIA BRITANNICA d. o. o. u stečaju, OIB 11358480435</item>
    </izvorni_sadrzaj>
    <derivirana_varijabla naziv="DomainObject.Predmet.ProtuStrankaListNazivFormatedOIB_1">
      <item>Stečajna masa iza VIA BRITANNICA d. o. o. u stečaju, OIB 11358480435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St-231/2020-17</izvorni_sadrzaj>
    <derivirana_varijabla naziv="DomainObject.PoslovniBrojDokumenta_1">St-231/2020-17</derivirana_varijabla>
  </DomainObject.PoslovniBrojDokumenta>
  <DomainObject.Predmet.StrankaIDrugi>
    <izvorni_sadrzaj>Josip Pećarić</izvorni_sadrzaj>
    <derivirana_varijabla naziv="DomainObject.Predmet.StrankaIDrugi_1">Josip Pećarić</derivirana_varijabla>
  </DomainObject.Predmet.StrankaIDrugi>
  <DomainObject.Predmet.ProtustrankaIDrugi>
    <izvorni_sadrzaj>Stečajna masa iza VIA BRITANNICA d. o. o. u stečaju</izvorni_sadrzaj>
    <derivirana_varijabla naziv="DomainObject.Predmet.ProtustrankaIDrugi_1">Stečajna masa iza VIA BRITANNICA d. o. o. u stečaju</derivirana_varijabla>
  </DomainObject.Predmet.ProtustrankaIDrugi>
  <DomainObject.Predmet.StrankaIDrugiAdressOIB>
    <izvorni_sadrzaj>Josip Pećarić, OIB 75162562994, Nova Cesta 641, 10000 Zagreb</izvorni_sadrzaj>
    <derivirana_varijabla naziv="DomainObject.Predmet.StrankaIDrugiAdressOIB_1">Josip Pećarić, OIB 75162562994, Nova Cesta 641, 10000 Zagreb</derivirana_varijabla>
  </DomainObject.Predmet.StrankaIDrugiAdressOIB>
  <DomainObject.Predmet.ProtustrankaIDrugiAdressOIB>
    <izvorni_sadrzaj>Stečajna masa iza VIA BRITANNICA d. o. o. u stečaju, OIB 11358480435, Nova cesta 64/1, 10000 Zagreb</izvorni_sadrzaj>
    <derivirana_varijabla naziv="DomainObject.Predmet.ProtustrankaIDrugiAdressOIB_1">Stečajna masa iza VIA BRITANNICA d. o. o. u stečaju, OIB 11358480435, Nova cesta 64/1,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Pećarić</item>
      <item>Stečajna masa iza VIA BRITANNICA d. o. o. u stečaju</item>
    </izvorni_sadrzaj>
    <derivirana_varijabla naziv="DomainObject.Predmet.SudioniciListNaziv_1">
      <item>Josip Pećarić</item>
      <item>Stečajna masa iza VIA BRITANNICA d. o. o. u stečaju</item>
    </derivirana_varijabla>
  </DomainObject.Predmet.SudioniciListNaziv>
  <DomainObject.Predmet.SudioniciListAdressOIB>
    <izvorni_sadrzaj>
      <item>Josip Pećarić, OIB 75162562994, Nova Cesta 641,10000 Zagreb</item>
      <item>Stečajna masa iza VIA BRITANNICA d. o. o. u stečaju, OIB 11358480435, Nova cesta 64/1,10000 Zagreb</item>
    </izvorni_sadrzaj>
    <derivirana_varijabla naziv="DomainObject.Predmet.SudioniciListAdressOIB_1">
      <item>Josip Pećarić, OIB 75162562994, Nova Cesta 641,10000 Zagreb</item>
      <item>Stečajna masa iza VIA BRITANNICA d. o. o. u stečaju, OIB 11358480435, Nova cesta 64/1,10000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75162562994</item>
      <item>, OIB 11358480435</item>
    </izvorni_sadrzaj>
    <derivirana_varijabla naziv="DomainObject.Predmet.SudioniciListNazivOIB_1">
      <item>, OIB 75162562994</item>
      <item>, OIB 11358480435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2020.</izvorni_sadrzaj>
    <derivirana_varijabla naziv="DomainObject.Predmet.DatumPocetkaProcesa_1">17.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556</properties:Words>
  <properties:Characters>3118</properties:Characters>
  <properties:Lines>98</properties:Lines>
  <properties:Paragraphs>36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2021-01-13T07:59:00Z</dcterms:created>
  <dc:creator>drabar</dc:creator>
  <cp:lastModifiedBy>Sanja Prodan</cp:lastModifiedBy>
  <cp:lastPrinted>2020-01-27T09:10:00Z</cp:lastPrinted>
  <dcterms:modified xmlns:xsi="http://www.w3.org/2001/XMLSchema-instance" xsi:type="dcterms:W3CDTF">2021-01-13T12:32:00Z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St-231/2020-17 / Zapisnik - Ispitno ročište (St-231-2020-17 stečajna masa VIA BRITANNICA.docx)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